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color w:val="494949"/>
        </w:rPr>
      </w:pPr>
      <w:bookmarkStart w:id="0" w:name="_GoBack"/>
      <w:r>
        <w:rPr>
          <w:rFonts w:hint="eastAsia"/>
          <w:b/>
          <w:color w:val="494949"/>
        </w:rPr>
        <w:t>我的小笔筒</w:t>
      </w:r>
    </w:p>
    <w:bookmarkEnd w:id="0"/>
    <w:p>
      <w:pPr>
        <w:jc w:val="center"/>
        <w:rPr>
          <w:rFonts w:hint="eastAsia"/>
          <w:b/>
          <w:color w:val="494949"/>
        </w:rPr>
      </w:pP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【教学目标】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1、学会用彩色纸剪贴的方法装饰笔筒。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2、学会运用身边的废旧材料制作笔筒。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3、培养学生喜爱艺术的情感，体验创造美的乐趣。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【教学重点】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废旧材料制作装饰笔筒。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【教学难点】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装饰设计的美感与创新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【学习用具】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废旧的瓶子、纸盒、彩纸、剪刀、双面胶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【教学过程】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一、激趣导入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同学们今天老师给大家带来了一组非常漂亮的、非常有趣的,你们一定非常喜欢的图片！想看么？（运用大屏幕放映图片）      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它们有一个共同的名字：叫什么？大家一起说。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生：小笔筒。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二、讲授新课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这些笔筒有的是工厂的叔叔、阿姨们制作的，有的是三年一班的同学制作的，今天咱们也来制作学习制作和装饰小笔筒，看一看咱们能不能超过三年一班的同学？能不能超过叔叔、阿姨们。同学们：愿意和他们比一比吗？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生：愿意：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师：有信心赶上并且超过他们吗？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生：有！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师：那么我要问一问：有信心就能做出优秀作品吗？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生：能。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师：老师认为：有信心固然重要，但是，还不够，还需要细心、用心、留心和专心。只有用心、专心看老师作，一边看一边想，老师都用了哪些制作方法，先用了什么方法？接下来用了什么方法，又用了什么方法？还要想：你要做一个什么样的笔筒才能比老师做的强，才能拿大奖。（老师示范：笔筒制作）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师：好！老师的笔筒做成了？喜欢吗？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生：喜欢！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师：谁能告诉同学们，老师都用了哪些方法!看看谁观察的细心，谁最用心了！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生：卷曲、剪切、粘贴的方法。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同学们观察得真仔细，你们真厉害呀！这么一会儿就由“一心：信心；变成四心：都哪四心了？一起说：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师、生共同说：细心、用心、留心、专心！”：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师：你们有了信心、专心、细心等，还了解了卷曲、剪切、粘贴等笔筒的制作方法，那，你们是不是就可以稳拿笔筒制作的冠军了？请看：老师这还有一个小笔筒，现在老师将一支笔放入这个笔筒中，你们看到了什么？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生：笔筒倒了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师：这是什么原因呢？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生；纸太薄、笔筒太轻、不稳固等。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师：怎样才能不倒呢？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师：：对了，我们要选择合适的材料，这样做出的笔筒才有稳定性。那么在选好了材料、学习了制作方法的基础上，再想一想？还需要怎么做？笔筒才能既实用又漂亮？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生：要进行装饰。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师：说得好！那就再请用你们的细心、用心、留心、专心来观察下面荧屏上的图片，然后告诉老师和同学装饰这些笔筒都用了哪些方法？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生：剪切、粘贴、绘画等。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三、分小组进行制作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现在同学们可以向笔筒制作小冠军冲刺了！冲刺前，老师还要特别告诉你们：要尽可能做得和别人的不一样！与众不同！才是最棒的！还有！在制作时我们要注意一件最重要的事！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知道是什么事吗？使用剪刀的时候不要剪到同学们身上的肉，如果有人流出鲜血，咱们班就输了，安全第一。还有材料呀！工具呀！不能扔满地！咱们还要比一比看谁是环保最佳小卫士。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（制作过程中，巡视、指导、及时给予积极的评价、引导）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四、作品展示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1、小游戏：将学生做好的笔筒摆在讲桌上，老师当售货员，学生们当顾客！请学生说出选购的理由：并对优秀作品的作者进行奖励。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２、猜一猜、想一想：未来的笔筒是什么样的？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五、总结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同学们学会了运用卷曲、剪切、粘贴、绘画等方法进行制作和装饰小笔筒，让你们的笔有了一个漂亮的家！你们的作品可真棒！老师把金牌奖给了你们！给你们一点掌声吧！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 </w:t>
      </w:r>
    </w:p>
    <w:p>
      <w:pPr>
        <w:widowControl/>
        <w:spacing w:line="270" w:lineRule="atLeast"/>
        <w:rPr>
          <w:rFonts w:ascii="宋体" w:hAnsi="宋体" w:cs="宋体"/>
          <w:color w:val="494949"/>
          <w:kern w:val="0"/>
          <w:sz w:val="24"/>
        </w:rPr>
      </w:pPr>
      <w:r>
        <w:rPr>
          <w:rFonts w:ascii="宋体" w:hAnsi="宋体" w:cs="宋体"/>
          <w:color w:val="494949"/>
          <w:kern w:val="0"/>
          <w:sz w:val="24"/>
        </w:rPr>
        <w:t>【板书设计】</w:t>
      </w:r>
    </w:p>
    <w:p>
      <w:pPr>
        <w:jc w:val="left"/>
        <w:rPr>
          <w:rFonts w:hint="eastAsia"/>
          <w:b/>
          <w:color w:val="494949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8A31B5"/>
    <w:rsid w:val="348A31B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2018-04-19T05:11:00Z</dcterms:created>
  <dc:creator>梦醒听风</dc:creator>
  <cp:lastModifiedBy>梦醒听风</cp:lastModifiedBy>
  <dcterms:modified xsi:type="dcterms:W3CDTF">2018-04-19T05:13:01Z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