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/>
        <w:jc w:val="center"/>
        <w:rPr>
          <w:rFonts w:hint="eastAsia" w:ascii="宋体" w:hAnsi="宋体" w:cs="宋体"/>
          <w:b/>
          <w:color w:val="464646"/>
          <w:kern w:val="0"/>
          <w:sz w:val="24"/>
        </w:rPr>
      </w:pPr>
      <w:bookmarkStart w:id="0" w:name="_GoBack"/>
      <w:r>
        <w:rPr>
          <w:rFonts w:hint="eastAsia" w:ascii="宋体" w:hAnsi="宋体" w:cs="宋体"/>
          <w:b/>
          <w:color w:val="464646"/>
          <w:kern w:val="0"/>
          <w:sz w:val="24"/>
        </w:rPr>
        <w:t>别致的小花瓶</w:t>
      </w:r>
    </w:p>
    <w:bookmarkEnd w:id="0"/>
    <w:p/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教学目标：</w:t>
      </w:r>
    </w:p>
    <w:p>
      <w:pPr>
        <w:pStyle w:val="2"/>
        <w:rPr>
          <w:rFonts w:hint="eastAsia"/>
          <w:color w:val="464646"/>
        </w:rPr>
      </w:pPr>
      <w:r>
        <w:rPr>
          <w:rFonts w:ascii="Times New Roman" w:hAnsi="Times New Roman" w:cs="Times New Roman"/>
          <w:color w:val="464646"/>
        </w:rPr>
        <w:t>1、</w:t>
      </w:r>
      <w:r>
        <w:rPr>
          <w:color w:val="464646"/>
        </w:rPr>
        <w:t xml:space="preserve"> 了解镶嵌艺术，在设计制作中体会其美感。</w:t>
      </w:r>
    </w:p>
    <w:p>
      <w:pPr>
        <w:pStyle w:val="2"/>
        <w:rPr>
          <w:rFonts w:hint="eastAsia"/>
          <w:color w:val="464646"/>
        </w:rPr>
      </w:pPr>
      <w:r>
        <w:rPr>
          <w:rFonts w:ascii="Times New Roman" w:hAnsi="Times New Roman" w:cs="Times New Roman"/>
          <w:color w:val="464646"/>
        </w:rPr>
        <w:t>2、</w:t>
      </w:r>
      <w:r>
        <w:rPr>
          <w:color w:val="464646"/>
        </w:rPr>
        <w:t xml:space="preserve"> 能够用镶嵌的方法，把一件物品装饰得更美。</w:t>
      </w:r>
    </w:p>
    <w:p>
      <w:pPr>
        <w:pStyle w:val="2"/>
        <w:rPr>
          <w:rFonts w:hint="eastAsia"/>
          <w:color w:val="464646"/>
        </w:rPr>
      </w:pPr>
      <w:r>
        <w:rPr>
          <w:rFonts w:ascii="Times New Roman" w:hAnsi="Times New Roman" w:cs="Times New Roman"/>
          <w:color w:val="464646"/>
        </w:rPr>
        <w:t>3、</w:t>
      </w:r>
      <w:r>
        <w:rPr>
          <w:color w:val="464646"/>
        </w:rPr>
        <w:t xml:space="preserve"> 在创作实践中，使学生逐渐形成设计意识。</w:t>
      </w:r>
    </w:p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教师教具准备：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多媒体课件、彩泥、陶泥、饮料瓶、各种豆子、火柴、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制作好的小花瓶</w:t>
      </w:r>
    </w:p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学生学具准备：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废旧饮料瓶、彩泥或陶泥、各种种子、火柴或其它装饰物</w:t>
      </w:r>
    </w:p>
    <w:p>
      <w:pPr>
        <w:pStyle w:val="2"/>
        <w:rPr>
          <w:color w:val="464646"/>
        </w:rPr>
      </w:pPr>
      <w:r>
        <w:rPr>
          <w:color w:val="464646"/>
        </w:rPr>
        <w:t>《别致的小花瓶》教学实录</w:t>
      </w:r>
    </w:p>
    <w:p>
      <w:pPr>
        <w:pStyle w:val="2"/>
        <w:rPr>
          <w:color w:val="464646"/>
        </w:rPr>
      </w:pPr>
      <w:r>
        <w:rPr>
          <w:color w:val="464646"/>
        </w:rPr>
        <w:t>（选自义务教育课程标准冀版《美术》实验教材 第</w:t>
      </w:r>
      <w:r>
        <w:rPr>
          <w:rFonts w:ascii="Times New Roman" w:hAnsi="Times New Roman" w:cs="Times New Roman"/>
          <w:color w:val="464646"/>
        </w:rPr>
        <w:t>3</w:t>
      </w:r>
      <w:r>
        <w:rPr>
          <w:color w:val="464646"/>
        </w:rPr>
        <w:t>册第</w:t>
      </w:r>
      <w:r>
        <w:rPr>
          <w:rFonts w:ascii="Times New Roman" w:hAnsi="Times New Roman" w:cs="Times New Roman"/>
          <w:color w:val="464646"/>
        </w:rPr>
        <w:t>8</w:t>
      </w:r>
      <w:r>
        <w:rPr>
          <w:color w:val="464646"/>
        </w:rPr>
        <w:t>课）</w:t>
      </w:r>
    </w:p>
    <w:p>
      <w:pPr>
        <w:pStyle w:val="2"/>
        <w:rPr>
          <w:color w:val="464646"/>
        </w:rPr>
      </w:pPr>
      <w:r>
        <w:rPr>
          <w:b/>
          <w:bCs/>
          <w:color w:val="464646"/>
        </w:rPr>
        <w:t>一、导入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师：同学们，你们知道么，今天呀，老师给大家带来了咱们国家非常有名的工艺品，你们想看一看吗？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生：想。（兴奋、激动、异口同声）</w:t>
      </w:r>
    </w:p>
    <w:p>
      <w:pPr>
        <w:pStyle w:val="2"/>
        <w:rPr>
          <w:color w:val="464646"/>
        </w:rPr>
      </w:pPr>
      <w:r>
        <w:rPr>
          <w:color w:val="464646"/>
        </w:rPr>
        <w:t>师：〈出示课件</w:t>
      </w:r>
      <w:r>
        <w:rPr>
          <w:rFonts w:ascii="Times New Roman" w:hAnsi="Times New Roman" w:cs="Times New Roman"/>
          <w:color w:val="464646"/>
        </w:rPr>
        <w:t>—</w:t>
      </w:r>
      <w:r>
        <w:rPr>
          <w:color w:val="464646"/>
        </w:rPr>
        <w:t>景泰蓝花瓶〉现在大家看到的是景泰蓝花瓶，你觉得这个花瓶漂亮么？哪漂亮？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生：这个花瓶特别漂亮！它的颜色很鲜艳！（肯定有力的语言回答）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生：我觉得这个花瓶不像是陶瓷的，像是铁或者铜做的！（用征求的眼光注视着老师）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师：嗯，观察得非常仔细，这个花瓶是铜做的。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生：它的花纹不像画的，好像是刻出来的一样，非常有意思。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大家观察的都非常认真，真不错。景泰蓝花瓶，是一种瓷和铜结合的独特工艺，制作景泰蓝先要用紫铜制成一个形状，再用铜丝或者金银丝粘出所喜欢的图案花纹，然后用色彩非常鲜艳的珐琅镶嵌填充在图案中，一件漂亮的工艺品就出来了，可以说这是中国传统的工艺！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生：原来是这么回事呀！（学生们兴奋的说着）</w:t>
      </w:r>
    </w:p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二、新授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1、师：除了景泰蓝用镶嵌的装饰方法外，在生活中也有很多地方用到了这种装饰方法，一起来看一看。（出示电脑图片）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生：哇！！！（学生惊叹不已）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师：看来大家非常喜欢这张图片，图片中的哪些地方用的是镶嵌方法?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生：颜色非常好看，我觉得是各种色彩的玻璃片镶嵌成的图画。（有学生赞同的声音）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师：来看看下面一张这组照片，是生活中非常常见的，大家来看看是什么？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生：公园里的小路，还有工人叔叔在铺路。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师：这组照片中哪部分体现了镶嵌工艺？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生：工人叔叔铺路很辛苦，他们把小石子在水泥地上凑在一起就是镶嵌吧！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生：公园的小路上有好多鹅卵石，也是镶嵌艺术。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师：说得不错。我们再来看几组不同的工艺品图片。</w:t>
      </w:r>
    </w:p>
    <w:p>
      <w:pPr>
        <w:pStyle w:val="2"/>
        <w:rPr>
          <w:color w:val="464646"/>
        </w:rPr>
      </w:pPr>
      <w:r>
        <w:rPr>
          <w:color w:val="464646"/>
        </w:rPr>
        <w:t>生：好啊！（兴奋的声音）〈放课件〉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 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2.刚才欣赏了这么多美丽的图片，老师这也有一个很漂亮的工艺品，看一看，摸一摸感觉一下，是用什么做成的？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生：是用彩泥糊成的。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生：我觉得除了橡皮泥，它的表面用各种小豆子等装饰成的。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生：还有小玻璃球，也挺漂亮的。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3.小花瓶的制作方法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师：这也是镶嵌的方法制作的，想一想，这样光秃秃的瓶子好看，还是这样装饰下好看呢？(带着疑问的语气)〈普通瓶子与用彩泥和陶泥制作的花瓶作比较〉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生：装饰过的瓶子有花纹很好看。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生：光秃秃的瓶子太单调了，不好看。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师：知道么？这些漂亮的花瓶都是用人们丢弃的瓶子、外面再用彩泥或陶泥塑出你想要的造型，最后在表面用镶嵌手法进行装饰而成的。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生：好呀！好呀！（不约而同得喊着）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师：你们想不想看看这样漂亮的瓶子是怎样做出来的？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生：想。（兴奋的声音）〈放视屏〉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4.欣赏作品：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师：想一想，这样漂亮的瓶子可以用来干什么？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生：可以插上花当花瓶。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生：还可以插上笔当笔筒。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生：我还想什么都不插，就放在我的小屋里摆着当装饰品。（自信地说）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师：说得都挺有道理，不管用来干什么，都可以装饰我们的生活环境。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师：老师这还有一些小朋友的作品，一起来欣赏一下。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生：哇!好棒呀!(异口同声的说)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师:这些作品中哪个是你最感兴趣的?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生:我喜欢那个挂小熊猫的,我觉得用各种豆子拼成一个动物形状很漂亮!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生:我也喜欢这个,它的底色很鲜艳.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师:恩,还有吗?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生:我喜欢旁边那个黄色的,瓶子的颜色很亮.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生:最底下用好多种彩泥拼在一起也不错呀!而且上边还有好多开心果的壳,配在一起更鲜艳!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师: 这几位同学描述得真棒，对花瓶都有很仔细的观察，都有很深刻的认识</w:t>
      </w:r>
      <w:r>
        <w:rPr>
          <w:rFonts w:ascii="Times New Roman" w:hAnsi="Times New Roman" w:cs="Times New Roman"/>
          <w:color w:val="464646"/>
        </w:rPr>
        <w:t>.</w:t>
      </w:r>
      <w:r>
        <w:rPr>
          <w:color w:val="464646"/>
        </w:rPr>
        <w:t>大家可以设计成花纹的样子，也可以设计成小动物等其它造型，根据不同的用途设计不同的造型.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师:除了这些我们还可以根据自己的需要和材料设计出很多漂亮的花纹，一起来看一看。〈注意要按照一定规律，注意点、线、面的结合。〉</w:t>
      </w:r>
    </w:p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三、学生制作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师：首先根据你所选择的材料并根据自己的爱好设计造型，然后开始用彩泥附着，最后选择你认为最适合你作品的材料和图案进行镶嵌装饰。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现在同学们就可以开始动手制作了，可以自由结组进行合作，也可以独立完成，一会儿我们来开一个‘花瓶展览会’，看谁的设计最独特，又有实用价值。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生：太好了！（众说）</w:t>
      </w:r>
    </w:p>
    <w:p>
      <w:pPr>
        <w:pStyle w:val="2"/>
        <w:rPr>
          <w:rFonts w:hint="eastAsia"/>
          <w:color w:val="464646"/>
        </w:rPr>
      </w:pPr>
      <w:r>
        <w:rPr>
          <w:rFonts w:ascii="Times New Roman" w:hAnsi="Times New Roman" w:cs="Times New Roman"/>
          <w:color w:val="464646"/>
        </w:rPr>
        <w:t>&lt;</w:t>
      </w:r>
      <w:r>
        <w:rPr>
          <w:color w:val="464646"/>
        </w:rPr>
        <w:t>学生制作老师巡视辅导</w:t>
      </w:r>
      <w:r>
        <w:rPr>
          <w:rFonts w:ascii="Times New Roman" w:hAnsi="Times New Roman" w:cs="Times New Roman"/>
          <w:color w:val="464646"/>
        </w:rPr>
        <w:t>&gt;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师：大家看（老师托起一位同学做的作品向大家展示），这个同学设计的哪些地方吸引你？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</w:t>
      </w:r>
      <w:r>
        <w:rPr>
          <w:rFonts w:ascii="Times New Roman" w:hAnsi="Times New Roman" w:cs="Times New Roman"/>
          <w:color w:val="464646"/>
        </w:rPr>
        <w:t>:</w:t>
      </w:r>
      <w:r>
        <w:rPr>
          <w:color w:val="464646"/>
        </w:rPr>
        <w:t>他利用酒瓶的形状设计了个小水瓶，壶嘴很好看。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生：颜色搭配也不错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师：嗯，真漂亮呀！（稍作停顿）其他同学也可以发挥我们自己的想象力，去创作出更有趣的小瓶子。</w:t>
      </w:r>
    </w:p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四、</w:t>
      </w:r>
      <w:r>
        <w:rPr>
          <w:color w:val="464646"/>
        </w:rPr>
        <w:t xml:space="preserve"> </w:t>
      </w:r>
      <w:r>
        <w:rPr>
          <w:b/>
          <w:bCs/>
          <w:color w:val="464646"/>
        </w:rPr>
        <w:t>作品交流、展示</w:t>
      </w:r>
    </w:p>
    <w:p>
      <w:pPr>
        <w:pStyle w:val="2"/>
        <w:rPr>
          <w:color w:val="464646"/>
        </w:rPr>
      </w:pPr>
      <w:r>
        <w:rPr>
          <w:color w:val="464646"/>
        </w:rPr>
        <w:t>师:作品完成的，可以放到展览台上，让大家欣赏欣赏。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师：一会儿的工夫，大家的作品就到了展览台上，真不错！（称赞的语气）谁来找一找，你觉得哪位同学设计的最好？</w:t>
      </w:r>
    </w:p>
    <w:p>
      <w:pPr>
        <w:pStyle w:val="2"/>
        <w:rPr>
          <w:color w:val="464646"/>
        </w:rPr>
      </w:pPr>
      <w:r>
        <w:rPr>
          <w:color w:val="464646"/>
        </w:rPr>
        <w:t> </w:t>
      </w:r>
    </w:p>
    <w:p>
      <w:pPr>
        <w:pStyle w:val="2"/>
        <w:rPr>
          <w:color w:val="464646"/>
        </w:rPr>
      </w:pPr>
      <w:r>
        <w:rPr>
          <w:color w:val="464646"/>
        </w:rPr>
        <w:t>生：我觉得这个好，花瓶的形状很有意思。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生：这个花瓶也不错，一看就是用来放笔用的，因为他在橡皮泥上用好多小豆子，镶嵌成了一个“学习”的“学”字。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师：对，这位同学设计的和生活联系起来了。下面谁来介绍下自己的作品给大家认识？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生：这是我和同桌做的，我们想送给张老师放粉笔用，这样用起来比较方便些！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师：（微笑）真是个懂事的孩子！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生：我用小药瓶制作了个花瓶，我给这个小花瓶长满了小豆豆，并且给它长上了眼睛、鼻子、嘴巴、胳膊和腿，我用了很多种颜色的彩泥，它特别漂亮。</w:t>
      </w:r>
    </w:p>
    <w:p>
      <w:pPr>
        <w:pStyle w:val="2"/>
        <w:rPr>
          <w:rFonts w:hint="eastAsia"/>
          <w:color w:val="464646"/>
        </w:rPr>
      </w:pPr>
      <w:r>
        <w:rPr>
          <w:b/>
          <w:bCs/>
          <w:color w:val="464646"/>
        </w:rPr>
        <w:t>五、小结</w:t>
      </w:r>
    </w:p>
    <w:p>
      <w:pPr>
        <w:pStyle w:val="2"/>
        <w:rPr>
          <w:rFonts w:hint="eastAsia"/>
          <w:color w:val="464646"/>
        </w:rPr>
      </w:pPr>
      <w:r>
        <w:rPr>
          <w:color w:val="464646"/>
        </w:rPr>
        <w:t>美来源于生活，创造于生活，让我们利用镶嵌装饰身边的环境，美化生活，应用生活。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5272F"/>
    <w:rsid w:val="27A5272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2018-04-19T05:07:00Z</dcterms:created>
  <dc:creator>梦醒听风</dc:creator>
  <cp:lastModifiedBy>梦醒听风</cp:lastModifiedBy>
  <dcterms:modified xsi:type="dcterms:W3CDTF">2018-04-19T05:10:36Z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